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43F9E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1995389" w14:textId="77777777" w:rsidR="00413923" w:rsidRPr="00D81877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Calowe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2267F06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E3AAE6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E20095B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E13C3B2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17476320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Derbyshire, except ecclesiastical persons, the two fifteenths and two tenths granted to the King at the last Parliament.   (C.F.R. 1399-1405 p.285)</w:t>
      </w:r>
    </w:p>
    <w:p w14:paraId="28B285D6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3C539F5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04D5654" w14:textId="77777777" w:rsidR="00413923" w:rsidRDefault="00413923" w:rsidP="0041392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p w14:paraId="51C618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2A71" w14:textId="77777777" w:rsidR="00413923" w:rsidRDefault="00413923" w:rsidP="009139A6">
      <w:r>
        <w:separator/>
      </w:r>
    </w:p>
  </w:endnote>
  <w:endnote w:type="continuationSeparator" w:id="0">
    <w:p w14:paraId="29800A54" w14:textId="77777777" w:rsidR="00413923" w:rsidRDefault="004139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CE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8A0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BB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EE2F1" w14:textId="77777777" w:rsidR="00413923" w:rsidRDefault="00413923" w:rsidP="009139A6">
      <w:r>
        <w:separator/>
      </w:r>
    </w:p>
  </w:footnote>
  <w:footnote w:type="continuationSeparator" w:id="0">
    <w:p w14:paraId="56B6002C" w14:textId="77777777" w:rsidR="00413923" w:rsidRDefault="004139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71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3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909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23"/>
    <w:rsid w:val="000666E0"/>
    <w:rsid w:val="002510B7"/>
    <w:rsid w:val="0041392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8F40A"/>
  <w15:chartTrackingRefBased/>
  <w15:docId w15:val="{612E8BAC-8C53-4C55-9767-FA683310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2021-08-01T18:32:00Z</dcterms:created>
  <dcterms:modified xsi:type="dcterms:W3CDTF">2021-08-01T18:33:00Z</dcterms:modified>
</cp:coreProperties>
</file>